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C18A" w14:textId="77777777" w:rsidR="00A35C5F" w:rsidRDefault="00A35C5F" w:rsidP="00A35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RYDER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036A9FE" w14:textId="77777777" w:rsidR="00A35C5F" w:rsidRDefault="00A35C5F" w:rsidP="00A35C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44D77" w14:textId="77777777" w:rsidR="00A35C5F" w:rsidRDefault="00A35C5F" w:rsidP="00A35C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BCA00E" w14:textId="77777777" w:rsidR="00A35C5F" w:rsidRDefault="00A35C5F" w:rsidP="00A35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Hungerford,</w:t>
      </w:r>
    </w:p>
    <w:p w14:paraId="6A54FA0C" w14:textId="77777777" w:rsidR="00A35C5F" w:rsidRDefault="00A35C5F" w:rsidP="00A35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9098AB4" w14:textId="77777777" w:rsidR="00A35C5F" w:rsidRDefault="00A35C5F" w:rsidP="00A35C5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E1B0E41" w14:textId="77777777" w:rsidR="00A35C5F" w:rsidRDefault="00A35C5F" w:rsidP="00A35C5F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p.3)</w:t>
      </w:r>
    </w:p>
    <w:p w14:paraId="4EFEBEE9" w14:textId="77777777" w:rsidR="00A35C5F" w:rsidRDefault="00A35C5F" w:rsidP="00A35C5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DEECEAF" w14:textId="77777777" w:rsidR="00A35C5F" w:rsidRDefault="00A35C5F" w:rsidP="00A35C5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D7BC179" w14:textId="77777777" w:rsidR="00A35C5F" w:rsidRDefault="00A35C5F" w:rsidP="00A35C5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June 2021</w:t>
      </w:r>
    </w:p>
    <w:p w14:paraId="0DC061D9" w14:textId="3FBA3E1C" w:rsidR="00BA00AB" w:rsidRPr="00A35C5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35C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1D99A" w14:textId="77777777" w:rsidR="00A35C5F" w:rsidRDefault="00A35C5F" w:rsidP="009139A6">
      <w:r>
        <w:separator/>
      </w:r>
    </w:p>
  </w:endnote>
  <w:endnote w:type="continuationSeparator" w:id="0">
    <w:p w14:paraId="0DF20D69" w14:textId="77777777" w:rsidR="00A35C5F" w:rsidRDefault="00A35C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DF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53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D1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67B74" w14:textId="77777777" w:rsidR="00A35C5F" w:rsidRDefault="00A35C5F" w:rsidP="009139A6">
      <w:r>
        <w:separator/>
      </w:r>
    </w:p>
  </w:footnote>
  <w:footnote w:type="continuationSeparator" w:id="0">
    <w:p w14:paraId="72F0E5EF" w14:textId="77777777" w:rsidR="00A35C5F" w:rsidRDefault="00A35C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7D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68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6C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C5F"/>
    <w:rsid w:val="000666E0"/>
    <w:rsid w:val="002510B7"/>
    <w:rsid w:val="005C130B"/>
    <w:rsid w:val="00826F5C"/>
    <w:rsid w:val="009139A6"/>
    <w:rsid w:val="009448BB"/>
    <w:rsid w:val="00A3176C"/>
    <w:rsid w:val="00A35C5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74BEA"/>
  <w15:chartTrackingRefBased/>
  <w15:docId w15:val="{22B5F835-290B-4123-8399-B6CE62AB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2021-06-04T18:39:00Z</dcterms:created>
  <dcterms:modified xsi:type="dcterms:W3CDTF">2021-06-04T18:40:00Z</dcterms:modified>
</cp:coreProperties>
</file>